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Surrey Heath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Surrey Heath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Surrey Heath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Surrey Heath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Surrey Heath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Surrey Heath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Surrey Heath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Surrey Heath is estimated to be </w:t>
      </w:r>
      <w:r w:rsidRPr="00773DF7">
        <w:rPr>
          <w:rFonts w:ascii="Libre Franklin Light" w:eastAsia="Times New Roman" w:hAnsi="Libre Franklin Light" w:cs="Calibri Light"/>
          <w:b/>
          <w:bCs/>
          <w:color w:val="C45911" w:themeColor="accent2" w:themeShade="BF"/>
        </w:rPr>
        <w:t xml:space="preserve">£2,312,087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Surrey Heath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Surrey Heath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Surrey Heath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Surrey Heath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rrey Hea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Surrey Heath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rrey Hea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Surrey Heath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Surrey Heath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rrey Hea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Surrey Heath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Surrey Heath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Surrey Heath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Surrey Heath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Surrey Heath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Surrey Heath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£2,312,087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Surrey Heath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£37,660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£778,832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£55,793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£28,768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£1,395,342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£2,312,087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Surrey Heath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Surrey Heath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Surrey Heath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Surrey Heath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Surrey Heath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Surrey Heath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Surrey Heath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Surrey Heath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CE2ABBC-4228-4A7F-A976-5366C247D13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